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3BD" w:rsidRDefault="004C23BD" w:rsidP="004C23B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Robert WESTON</w:t>
      </w:r>
      <w:r>
        <w:rPr>
          <w:rStyle w:val="Hyperlink"/>
          <w:color w:val="auto"/>
          <w:u w:val="none"/>
        </w:rPr>
        <w:t xml:space="preserve">     (fl.1492)</w:t>
      </w:r>
    </w:p>
    <w:p w:rsidR="004C23BD" w:rsidRDefault="004C23BD" w:rsidP="004C23B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London. </w:t>
      </w:r>
      <w:proofErr w:type="gramStart"/>
      <w:r>
        <w:rPr>
          <w:rStyle w:val="Hyperlink"/>
          <w:color w:val="auto"/>
          <w:u w:val="none"/>
        </w:rPr>
        <w:t>Mercer.</w:t>
      </w:r>
      <w:proofErr w:type="gramEnd"/>
    </w:p>
    <w:p w:rsidR="004C23BD" w:rsidRDefault="004C23BD" w:rsidP="004C23B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4C23BD" w:rsidRDefault="004C23BD" w:rsidP="004C23B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4C23BD" w:rsidRDefault="004C23BD" w:rsidP="004C23B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21 Sep.1492</w:t>
      </w:r>
      <w:r>
        <w:rPr>
          <w:rStyle w:val="Hyperlink"/>
          <w:color w:val="auto"/>
          <w:u w:val="none"/>
        </w:rPr>
        <w:tab/>
        <w:t xml:space="preserve">He and Thomas </w:t>
      </w:r>
      <w:proofErr w:type="spellStart"/>
      <w:proofErr w:type="gramStart"/>
      <w:r>
        <w:rPr>
          <w:rStyle w:val="Hyperlink"/>
          <w:color w:val="auto"/>
          <w:u w:val="none"/>
        </w:rPr>
        <w:t>Bullesden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q.v.) were elected Wardens of London Bridge.</w:t>
      </w:r>
    </w:p>
    <w:p w:rsidR="004C23BD" w:rsidRDefault="004C23BD" w:rsidP="004C23B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C97B9B">
          <w:rPr>
            <w:rStyle w:val="Hyperlink"/>
          </w:rPr>
          <w:t>www.british-history.ac.uk/report.aspx?compid=33665</w:t>
        </w:r>
      </w:hyperlink>
      <w:r>
        <w:rPr>
          <w:rStyle w:val="Hyperlink"/>
          <w:color w:val="auto"/>
          <w:u w:val="none"/>
        </w:rPr>
        <w:t>)</w:t>
      </w:r>
    </w:p>
    <w:p w:rsidR="004C23BD" w:rsidRDefault="004C23BD" w:rsidP="004C23B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4C23BD" w:rsidRDefault="004C23BD" w:rsidP="004C23B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4C23BD" w:rsidRDefault="004C23BD" w:rsidP="004C23B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25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3BD" w:rsidRDefault="004C23BD" w:rsidP="00920DE3">
      <w:pPr>
        <w:spacing w:after="0" w:line="240" w:lineRule="auto"/>
      </w:pPr>
      <w:r>
        <w:separator/>
      </w:r>
    </w:p>
  </w:endnote>
  <w:endnote w:type="continuationSeparator" w:id="0">
    <w:p w:rsidR="004C23BD" w:rsidRDefault="004C23B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3BD" w:rsidRDefault="004C23BD" w:rsidP="00920DE3">
      <w:pPr>
        <w:spacing w:after="0" w:line="240" w:lineRule="auto"/>
      </w:pPr>
      <w:r>
        <w:separator/>
      </w:r>
    </w:p>
  </w:footnote>
  <w:footnote w:type="continuationSeparator" w:id="0">
    <w:p w:rsidR="004C23BD" w:rsidRDefault="004C23B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3BD"/>
    <w:rsid w:val="00120749"/>
    <w:rsid w:val="004C23B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C23B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C23B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6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2015-05-09T21:24:00Z</dcterms:created>
  <dcterms:modified xsi:type="dcterms:W3CDTF">2015-05-09T21:24:00Z</dcterms:modified>
</cp:coreProperties>
</file>